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D9C18" w14:textId="77777777" w:rsidR="00313FE9" w:rsidRDefault="00313FE9" w:rsidP="00313F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MILLS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7629F68B" w14:textId="77777777" w:rsidR="00313FE9" w:rsidRDefault="00313FE9" w:rsidP="00313F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groom of the King’s Chamber.</w:t>
      </w:r>
    </w:p>
    <w:p w14:paraId="42E42AAE" w14:textId="77777777" w:rsidR="00313FE9" w:rsidRDefault="00313FE9" w:rsidP="00313F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463C89" w14:textId="77777777" w:rsidR="00313FE9" w:rsidRDefault="00313FE9" w:rsidP="00313F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8D401E" w14:textId="77777777" w:rsidR="00313FE9" w:rsidRDefault="00313FE9" w:rsidP="00313F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the office of Keeper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Warbleton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Park, Hampshire, during</w:t>
      </w:r>
    </w:p>
    <w:p w14:paraId="38E18B67" w14:textId="77777777" w:rsidR="00313FE9" w:rsidRDefault="00313FE9" w:rsidP="00313F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minority of Edward, son of George, Duke of Clarence.</w:t>
      </w:r>
    </w:p>
    <w:p w14:paraId="3FADB35A" w14:textId="77777777" w:rsidR="00313FE9" w:rsidRDefault="00313FE9" w:rsidP="00313F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p.117)</w:t>
      </w:r>
    </w:p>
    <w:p w14:paraId="05C661BC" w14:textId="77777777" w:rsidR="00313FE9" w:rsidRDefault="00313FE9" w:rsidP="00313F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A01B33" w14:textId="77777777" w:rsidR="00313FE9" w:rsidRDefault="00313FE9" w:rsidP="00313F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404C51" w14:textId="77777777" w:rsidR="00313FE9" w:rsidRDefault="00313FE9" w:rsidP="00313F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2021</w:t>
      </w:r>
    </w:p>
    <w:p w14:paraId="572B9AD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CC617" w14:textId="77777777" w:rsidR="00313FE9" w:rsidRDefault="00313FE9" w:rsidP="009139A6">
      <w:r>
        <w:separator/>
      </w:r>
    </w:p>
  </w:endnote>
  <w:endnote w:type="continuationSeparator" w:id="0">
    <w:p w14:paraId="210A26B2" w14:textId="77777777" w:rsidR="00313FE9" w:rsidRDefault="00313F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EDE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6AB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5C2B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0B766" w14:textId="77777777" w:rsidR="00313FE9" w:rsidRDefault="00313FE9" w:rsidP="009139A6">
      <w:r>
        <w:separator/>
      </w:r>
    </w:p>
  </w:footnote>
  <w:footnote w:type="continuationSeparator" w:id="0">
    <w:p w14:paraId="6EEFF804" w14:textId="77777777" w:rsidR="00313FE9" w:rsidRDefault="00313F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E24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A10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1D3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FE9"/>
    <w:rsid w:val="000666E0"/>
    <w:rsid w:val="002510B7"/>
    <w:rsid w:val="00313FE9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34AE7"/>
  <w15:chartTrackingRefBased/>
  <w15:docId w15:val="{21AE20D7-A4DA-41CC-AD19-291FAF00B2B9}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2021-04-13T11:52:00Z</dcterms:created>
  <dcterms:modified xsi:type="dcterms:W3CDTF">2021-04-13T11:52:00Z</dcterms:modified>
</cp:coreProperties>
</file>